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F6F3B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FERYNGALE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BDAFB49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Clifton, Herefordshire.</w:t>
      </w:r>
    </w:p>
    <w:p w14:paraId="6AE6D29E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2AF2F5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768B5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Lorymer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Madley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D38E171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251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www.melocki.org.uk/diocese/Clifton.html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A2D5EED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9F90C1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0E9BF" w14:textId="77777777" w:rsidR="007F0C29" w:rsidRDefault="007F0C29" w:rsidP="007F0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100A59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C8752" w14:textId="77777777" w:rsidR="007F0C29" w:rsidRDefault="007F0C29" w:rsidP="009139A6">
      <w:r>
        <w:separator/>
      </w:r>
    </w:p>
  </w:endnote>
  <w:endnote w:type="continuationSeparator" w:id="0">
    <w:p w14:paraId="2929DE5F" w14:textId="77777777" w:rsidR="007F0C29" w:rsidRDefault="007F0C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0F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13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25D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B559" w14:textId="77777777" w:rsidR="007F0C29" w:rsidRDefault="007F0C29" w:rsidP="009139A6">
      <w:r>
        <w:separator/>
      </w:r>
    </w:p>
  </w:footnote>
  <w:footnote w:type="continuationSeparator" w:id="0">
    <w:p w14:paraId="1994F6DE" w14:textId="77777777" w:rsidR="007F0C29" w:rsidRDefault="007F0C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9E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32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55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C29"/>
    <w:rsid w:val="000666E0"/>
    <w:rsid w:val="002510B7"/>
    <w:rsid w:val="005C130B"/>
    <w:rsid w:val="007F0C2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26720"/>
  <w15:chartTrackingRefBased/>
  <w15:docId w15:val="{4E0A221A-99BD-48C5-87EC-F6A4DEE2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0C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lifton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2022-03-24T21:01:00Z</dcterms:created>
  <dcterms:modified xsi:type="dcterms:W3CDTF">2022-03-24T21:02:00Z</dcterms:modified>
</cp:coreProperties>
</file>